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EEAD2" w14:textId="77777777" w:rsidR="004B11D3" w:rsidRDefault="004B11D3" w:rsidP="004B11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BAXTERE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5E5356C0" w14:textId="77777777" w:rsidR="004B11D3" w:rsidRDefault="004B11D3" w:rsidP="004B11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Honing, Norfolk.</w:t>
      </w:r>
    </w:p>
    <w:p w14:paraId="3E33E322" w14:textId="77777777" w:rsidR="004B11D3" w:rsidRDefault="004B11D3" w:rsidP="004B11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D71F5" w14:textId="77777777" w:rsidR="004B11D3" w:rsidRDefault="004B11D3" w:rsidP="004B11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299F58" w14:textId="77777777" w:rsidR="004B11D3" w:rsidRDefault="004B11D3" w:rsidP="004B11D3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Norfolk the tax of a fifteenth and a tenth granted to the King at the last Parliament.</w:t>
      </w:r>
    </w:p>
    <w:p w14:paraId="3DD2B68E" w14:textId="77777777" w:rsidR="004B11D3" w:rsidRDefault="004B11D3" w:rsidP="004B11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57B23948" w14:textId="77777777" w:rsidR="004B11D3" w:rsidRDefault="004B11D3" w:rsidP="004B11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4C54DF" w14:textId="77777777" w:rsidR="004B11D3" w:rsidRDefault="004B11D3" w:rsidP="004B11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60E76B" w14:textId="77777777" w:rsidR="004B11D3" w:rsidRDefault="004B11D3" w:rsidP="004B11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408B187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E5CB1" w14:textId="77777777" w:rsidR="004B11D3" w:rsidRDefault="004B11D3" w:rsidP="009139A6">
      <w:r>
        <w:separator/>
      </w:r>
    </w:p>
  </w:endnote>
  <w:endnote w:type="continuationSeparator" w:id="0">
    <w:p w14:paraId="047A0A29" w14:textId="77777777" w:rsidR="004B11D3" w:rsidRDefault="004B11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C5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D0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13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61240" w14:textId="77777777" w:rsidR="004B11D3" w:rsidRDefault="004B11D3" w:rsidP="009139A6">
      <w:r>
        <w:separator/>
      </w:r>
    </w:p>
  </w:footnote>
  <w:footnote w:type="continuationSeparator" w:id="0">
    <w:p w14:paraId="56B587C6" w14:textId="77777777" w:rsidR="004B11D3" w:rsidRDefault="004B11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2A3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14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B02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1D3"/>
    <w:rsid w:val="000666E0"/>
    <w:rsid w:val="002510B7"/>
    <w:rsid w:val="004B11D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34798"/>
  <w15:chartTrackingRefBased/>
  <w15:docId w15:val="{12447522-A061-4ABC-AED5-B2B68801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2021-06-06T07:47:00Z</dcterms:created>
  <dcterms:modified xsi:type="dcterms:W3CDTF">2021-06-06T07:47:00Z</dcterms:modified>
</cp:coreProperties>
</file>